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A56165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A56165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A56165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A56165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2115BC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07143/031-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A56165">
          <w:t>22.09.2016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A56165" w:rsidRPr="00A56165">
          <w:rPr>
            <w:bCs/>
          </w:rPr>
          <w:t>17</w:t>
        </w:r>
        <w:r w:rsidR="00A56165">
          <w:t>.10.2016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2115BC" w:rsidRPr="002115BC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2115BC" w:rsidRPr="002115BC">
          <w:rPr>
            <w:rStyle w:val="aa"/>
          </w:rPr>
          <w:t xml:space="preserve">440052, г. Пенза, ул. Ново-Тамбовская, д.9; г. Пенза, ул. Суворова, д. 225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2115BC" w:rsidRPr="002115BC">
          <w:rPr>
            <w:rStyle w:val="aa"/>
          </w:rPr>
          <w:t xml:space="preserve"> Поликлиника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2115BC" w:rsidRPr="002115BC">
          <w:rPr>
            <w:u w:val="single"/>
          </w:rPr>
          <w:t xml:space="preserve"> 07143/031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2115BC" w:rsidRPr="002115BC">
          <w:rPr>
            <w:rStyle w:val="aa"/>
          </w:rPr>
          <w:t xml:space="preserve"> Заведующий детским амбулаторно-поликлиническим отделением - врач-фтизиатр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2115BC" w:rsidRPr="002115BC">
          <w:rPr>
            <w:rStyle w:val="aa"/>
          </w:rPr>
          <w:t xml:space="preserve"> отсутствует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2115BC" w:rsidRPr="002115BC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A56165" w:rsidRPr="00A31431" w:rsidTr="00C30AD7">
        <w:trPr>
          <w:jc w:val="center"/>
        </w:trPr>
        <w:tc>
          <w:tcPr>
            <w:tcW w:w="4678" w:type="dxa"/>
            <w:vAlign w:val="center"/>
          </w:tcPr>
          <w:p w:rsidR="00A56165" w:rsidRPr="00A31431" w:rsidRDefault="00A56165" w:rsidP="00A56165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A56165" w:rsidRPr="00A31431" w:rsidRDefault="00A56165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A56165" w:rsidRPr="00A31431" w:rsidRDefault="00A56165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A56165" w:rsidRPr="00A31431" w:rsidRDefault="00A56165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A56165" w:rsidRPr="00A31431" w:rsidRDefault="00A56165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A56165" w:rsidRPr="00A56165" w:rsidRDefault="004E31CC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A56165" w:rsidRPr="00A56165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A56165" w:rsidRPr="00A56165" w:rsidRDefault="00A56165" w:rsidP="00AD14A4">
      <w:r w:rsidRPr="00A56165">
        <w:t>- Руководство по эксплуатации шумомера интегрирующего виброметра ШИ-01В МГФК.968620.110РЭ;</w:t>
      </w:r>
    </w:p>
    <w:p w:rsidR="00A56165" w:rsidRPr="00A56165" w:rsidRDefault="00A56165" w:rsidP="00AD14A4">
      <w:r w:rsidRPr="00A56165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A56165" w:rsidP="00AD14A4">
      <w:r w:rsidRPr="00A56165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4E31CC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2115BC" w:rsidRPr="002115BC">
          <w:t xml:space="preserve"> ПЭВМ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A56165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A56165" w:rsidRPr="00A31431" w:rsidTr="00C30AD7">
        <w:trPr>
          <w:jc w:val="center"/>
        </w:trPr>
        <w:tc>
          <w:tcPr>
            <w:tcW w:w="3085" w:type="dxa"/>
            <w:vAlign w:val="center"/>
          </w:tcPr>
          <w:p w:rsidR="00A56165" w:rsidRPr="00A31431" w:rsidRDefault="00A56165" w:rsidP="007C56B5">
            <w:pPr>
              <w:pStyle w:val="a8"/>
            </w:pPr>
            <w:r>
              <w:t>Работа в кабинете</w:t>
            </w:r>
          </w:p>
        </w:tc>
        <w:tc>
          <w:tcPr>
            <w:tcW w:w="2286" w:type="dxa"/>
            <w:vAlign w:val="center"/>
          </w:tcPr>
          <w:p w:rsidR="00A56165" w:rsidRPr="00A31431" w:rsidRDefault="00A56165" w:rsidP="007C56B5">
            <w:pPr>
              <w:pStyle w:val="a8"/>
            </w:pPr>
            <w:r>
              <w:t>48.5; 48.3; 49.1</w:t>
            </w:r>
          </w:p>
        </w:tc>
        <w:tc>
          <w:tcPr>
            <w:tcW w:w="2108" w:type="dxa"/>
            <w:vAlign w:val="center"/>
          </w:tcPr>
          <w:p w:rsidR="00A56165" w:rsidRPr="00A31431" w:rsidRDefault="00A56165" w:rsidP="007C56B5">
            <w:pPr>
              <w:pStyle w:val="a8"/>
            </w:pPr>
            <w:r>
              <w:t>48.6</w:t>
            </w:r>
          </w:p>
        </w:tc>
        <w:tc>
          <w:tcPr>
            <w:tcW w:w="1843" w:type="dxa"/>
            <w:vAlign w:val="center"/>
          </w:tcPr>
          <w:p w:rsidR="00A56165" w:rsidRPr="00A31431" w:rsidRDefault="00A56165" w:rsidP="007C56B5">
            <w:pPr>
              <w:pStyle w:val="a8"/>
            </w:pPr>
            <w:r>
              <w:t>288</w:t>
            </w:r>
          </w:p>
        </w:tc>
        <w:tc>
          <w:tcPr>
            <w:tcW w:w="1418" w:type="dxa"/>
            <w:vAlign w:val="center"/>
          </w:tcPr>
          <w:p w:rsidR="00A56165" w:rsidRPr="00A31431" w:rsidRDefault="00A56165" w:rsidP="007C56B5">
            <w:pPr>
              <w:pStyle w:val="a8"/>
            </w:pPr>
            <w:r>
              <w:t>288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4E31CC" w:rsidP="00FE033F">
      <w:pPr>
        <w:pStyle w:val="a6"/>
      </w:pPr>
      <w:fldSimple w:instr=" DOCVARIABLE  shum_result \* MERGEFORMAT ">
        <w:r w:rsidR="00A56165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46.4 дБА со стандартной неопределенностью, равной 1.24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A56165" w:rsidRPr="00A31431" w:rsidTr="006939DC">
        <w:trPr>
          <w:jc w:val="center"/>
        </w:trPr>
        <w:tc>
          <w:tcPr>
            <w:tcW w:w="3728" w:type="dxa"/>
            <w:vAlign w:val="center"/>
          </w:tcPr>
          <w:p w:rsidR="00A56165" w:rsidRPr="00A31431" w:rsidRDefault="00A56165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A56165" w:rsidRPr="00A31431" w:rsidRDefault="00A56165" w:rsidP="00E576CE">
            <w:pPr>
              <w:pStyle w:val="a8"/>
            </w:pPr>
            <w:r>
              <w:t>46.4</w:t>
            </w:r>
          </w:p>
        </w:tc>
        <w:tc>
          <w:tcPr>
            <w:tcW w:w="2318" w:type="dxa"/>
            <w:vAlign w:val="center"/>
          </w:tcPr>
          <w:p w:rsidR="00A56165" w:rsidRPr="00A31431" w:rsidRDefault="00A56165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A56165" w:rsidRPr="00A31431" w:rsidRDefault="00A56165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4E31CC" w:rsidP="00D76DF8">
      <w:fldSimple w:instr=" DOCVARIABLE att_zakl \* MERGEFORMAT ">
        <w:r w:rsidR="00A56165" w:rsidRPr="00A56165">
          <w:rPr>
            <w:bCs/>
          </w:rPr>
          <w:t>-</w:t>
        </w:r>
        <w:r w:rsidR="00A56165" w:rsidRPr="00A56165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A56165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A56165" w:rsidTr="00A5616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A56165" w:rsidRDefault="00A56165" w:rsidP="00AA46ED">
            <w:pPr>
              <w:pStyle w:val="a8"/>
            </w:pPr>
            <w:r w:rsidRPr="00A56165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A56165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A56165" w:rsidRDefault="00A56165" w:rsidP="00AA46ED">
            <w:pPr>
              <w:pStyle w:val="a8"/>
            </w:pPr>
            <w:r w:rsidRPr="00A56165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A56165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A56165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A56165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A56165" w:rsidRDefault="00A56165" w:rsidP="00AA46ED">
            <w:pPr>
              <w:pStyle w:val="a8"/>
            </w:pPr>
            <w:r w:rsidRPr="00A56165">
              <w:t>Митяева Ольга Александровна</w:t>
            </w:r>
          </w:p>
        </w:tc>
      </w:tr>
      <w:tr w:rsidR="00AA46ED" w:rsidRPr="00A56165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A56165" w:rsidRDefault="00A56165" w:rsidP="00AA46ED">
            <w:pPr>
              <w:pStyle w:val="a8"/>
              <w:rPr>
                <w:b/>
                <w:vertAlign w:val="superscript"/>
              </w:rPr>
            </w:pPr>
            <w:r w:rsidRPr="00A5616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A56165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A56165" w:rsidRDefault="00A56165" w:rsidP="00AA46ED">
            <w:pPr>
              <w:pStyle w:val="a8"/>
              <w:rPr>
                <w:b/>
                <w:vertAlign w:val="superscript"/>
              </w:rPr>
            </w:pPr>
            <w:r w:rsidRPr="00A5616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A56165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A56165" w:rsidRDefault="00A56165" w:rsidP="00AA46ED">
            <w:pPr>
              <w:pStyle w:val="a8"/>
              <w:rPr>
                <w:b/>
                <w:vertAlign w:val="superscript"/>
              </w:rPr>
            </w:pPr>
            <w:r w:rsidRPr="00A5616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A56165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A56165" w:rsidRDefault="00A56165" w:rsidP="00AA46ED">
            <w:pPr>
              <w:pStyle w:val="a8"/>
              <w:rPr>
                <w:b/>
                <w:vertAlign w:val="superscript"/>
              </w:rPr>
            </w:pPr>
            <w:r w:rsidRPr="00A56165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A56165" w:rsidTr="00A5616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A56165" w:rsidRDefault="00A56165" w:rsidP="00305844">
            <w:pPr>
              <w:pStyle w:val="a8"/>
            </w:pPr>
            <w:r w:rsidRPr="00A56165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A56165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A56165" w:rsidRDefault="00A56165" w:rsidP="00305844">
            <w:pPr>
              <w:pStyle w:val="a8"/>
            </w:pPr>
            <w:r w:rsidRPr="00A56165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A56165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A56165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A56165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A56165" w:rsidRDefault="00A56165" w:rsidP="00305844">
            <w:pPr>
              <w:pStyle w:val="a8"/>
            </w:pPr>
            <w:r w:rsidRPr="00A56165">
              <w:t>Лукичев Дмитрий Олегович</w:t>
            </w:r>
          </w:p>
        </w:tc>
      </w:tr>
      <w:tr w:rsidR="00305844" w:rsidRPr="00A56165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A56165" w:rsidRDefault="00A56165" w:rsidP="00305844">
            <w:pPr>
              <w:pStyle w:val="a8"/>
              <w:rPr>
                <w:b/>
                <w:vertAlign w:val="superscript"/>
              </w:rPr>
            </w:pPr>
            <w:r w:rsidRPr="00A5616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A56165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A56165" w:rsidRDefault="00A56165" w:rsidP="00305844">
            <w:pPr>
              <w:pStyle w:val="a8"/>
              <w:rPr>
                <w:b/>
                <w:vertAlign w:val="superscript"/>
              </w:rPr>
            </w:pPr>
            <w:r w:rsidRPr="00A5616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A56165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A56165" w:rsidRDefault="00A56165" w:rsidP="00305844">
            <w:pPr>
              <w:pStyle w:val="a8"/>
              <w:rPr>
                <w:b/>
                <w:vertAlign w:val="superscript"/>
              </w:rPr>
            </w:pPr>
            <w:r w:rsidRPr="00A5616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A56165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A56165" w:rsidRDefault="00A56165" w:rsidP="00305844">
            <w:pPr>
              <w:pStyle w:val="a8"/>
              <w:rPr>
                <w:b/>
                <w:vertAlign w:val="superscript"/>
              </w:rPr>
            </w:pPr>
            <w:r w:rsidRPr="00A56165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6165" w:rsidRDefault="00A56165" w:rsidP="0076042D">
      <w:pPr>
        <w:pStyle w:val="a9"/>
      </w:pPr>
      <w:r>
        <w:separator/>
      </w:r>
    </w:p>
  </w:endnote>
  <w:endnote w:type="continuationSeparator" w:id="0">
    <w:p w:rsidR="00A56165" w:rsidRDefault="00A56165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2115BC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07143/031-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4E31CC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4E31CC" w:rsidRPr="00C30AD7">
            <w:rPr>
              <w:rStyle w:val="ad"/>
              <w:sz w:val="20"/>
              <w:szCs w:val="20"/>
            </w:rPr>
            <w:fldChar w:fldCharType="separate"/>
          </w:r>
          <w:r w:rsidR="002115BC">
            <w:rPr>
              <w:rStyle w:val="ad"/>
              <w:noProof/>
              <w:sz w:val="20"/>
              <w:szCs w:val="20"/>
            </w:rPr>
            <w:t>1</w:t>
          </w:r>
          <w:r w:rsidR="004E31CC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2115BC" w:rsidRPr="002115BC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6165" w:rsidRDefault="00A56165" w:rsidP="0076042D">
      <w:pPr>
        <w:pStyle w:val="a9"/>
      </w:pPr>
      <w:r>
        <w:separator/>
      </w:r>
    </w:p>
  </w:footnote>
  <w:footnote w:type="continuationSeparator" w:id="0">
    <w:p w:rsidR="00A56165" w:rsidRDefault="00A56165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оликлиника"/>
    <w:docVar w:name="class" w:val="2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shum" w:val=" ПЭВМ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ill_date" w:val="17.10.2016"/>
    <w:docVar w:name="form" w:val="1"/>
    <w:docVar w:name="hlp" w:val="3"/>
    <w:docVar w:name="izm_date" w:val="22.09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07143/031- Ш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7C88C619E709406A9A3230554ACC0F36"/>
    <w:docVar w:name="rm_id" w:val="216"/>
    <w:docVar w:name="rm_name" w:val=" Заведующий детским амбулаторно-поликлиническим отделением - врач-фтизиатр "/>
    <w:docVar w:name="rm_number" w:val=" 07143/031 "/>
    <w:docVar w:name="shum_result" w:val="Эквивалентный уровень звука за 8-часовой рабочий день на данном рабочем месте составляет 46.4 дБА со стандартной неопределенностью, равной 1.24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360"/>
    <w:docVar w:name="tools" w:val=" Отсутствуют "/>
    <w:docVar w:name="U8h" w:val="1.24"/>
    <w:docVar w:name="version" w:val="51"/>
    <w:docVar w:name="zona_name" w:val="Кабинет"/>
    <w:docVar w:name="zona_time" w:val="80"/>
  </w:docVars>
  <w:rsids>
    <w:rsidRoot w:val="004E31CC"/>
    <w:rsid w:val="00025683"/>
    <w:rsid w:val="00034251"/>
    <w:rsid w:val="00046815"/>
    <w:rsid w:val="0005566C"/>
    <w:rsid w:val="00072388"/>
    <w:rsid w:val="000D1F5B"/>
    <w:rsid w:val="00110025"/>
    <w:rsid w:val="00141A11"/>
    <w:rsid w:val="001429B1"/>
    <w:rsid w:val="001607C8"/>
    <w:rsid w:val="001F4D8D"/>
    <w:rsid w:val="0020758D"/>
    <w:rsid w:val="002108AC"/>
    <w:rsid w:val="002115BC"/>
    <w:rsid w:val="00234932"/>
    <w:rsid w:val="002A3563"/>
    <w:rsid w:val="002E55C6"/>
    <w:rsid w:val="00305844"/>
    <w:rsid w:val="00305B2F"/>
    <w:rsid w:val="00367816"/>
    <w:rsid w:val="003876C3"/>
    <w:rsid w:val="0039044C"/>
    <w:rsid w:val="003C24DB"/>
    <w:rsid w:val="00402CAC"/>
    <w:rsid w:val="00405209"/>
    <w:rsid w:val="00444410"/>
    <w:rsid w:val="004A47AD"/>
    <w:rsid w:val="004C4DB2"/>
    <w:rsid w:val="004E31CC"/>
    <w:rsid w:val="004F7057"/>
    <w:rsid w:val="005144D2"/>
    <w:rsid w:val="00563E94"/>
    <w:rsid w:val="00566825"/>
    <w:rsid w:val="00576095"/>
    <w:rsid w:val="00585F8C"/>
    <w:rsid w:val="005A3A36"/>
    <w:rsid w:val="005B466C"/>
    <w:rsid w:val="005B7FE8"/>
    <w:rsid w:val="005C0A9A"/>
    <w:rsid w:val="006939DC"/>
    <w:rsid w:val="0069682B"/>
    <w:rsid w:val="006C28B3"/>
    <w:rsid w:val="006D4C2D"/>
    <w:rsid w:val="007049EB"/>
    <w:rsid w:val="00710271"/>
    <w:rsid w:val="00717C9F"/>
    <w:rsid w:val="0076042D"/>
    <w:rsid w:val="0078004C"/>
    <w:rsid w:val="007C56B5"/>
    <w:rsid w:val="007D1852"/>
    <w:rsid w:val="007D2CEA"/>
    <w:rsid w:val="007F4A70"/>
    <w:rsid w:val="00814094"/>
    <w:rsid w:val="00852B4B"/>
    <w:rsid w:val="00883461"/>
    <w:rsid w:val="008A0F2E"/>
    <w:rsid w:val="008A7109"/>
    <w:rsid w:val="008E68DE"/>
    <w:rsid w:val="0090588D"/>
    <w:rsid w:val="0092778A"/>
    <w:rsid w:val="009B66C5"/>
    <w:rsid w:val="00A12349"/>
    <w:rsid w:val="00A31431"/>
    <w:rsid w:val="00A56165"/>
    <w:rsid w:val="00A907F6"/>
    <w:rsid w:val="00A91908"/>
    <w:rsid w:val="00AA4551"/>
    <w:rsid w:val="00AA46ED"/>
    <w:rsid w:val="00AA4DCC"/>
    <w:rsid w:val="00AD14A4"/>
    <w:rsid w:val="00AD7C32"/>
    <w:rsid w:val="00AF796F"/>
    <w:rsid w:val="00BA05BD"/>
    <w:rsid w:val="00BA5029"/>
    <w:rsid w:val="00BC2F3C"/>
    <w:rsid w:val="00C02721"/>
    <w:rsid w:val="00C30AD7"/>
    <w:rsid w:val="00C4382E"/>
    <w:rsid w:val="00CE3307"/>
    <w:rsid w:val="00D76DF8"/>
    <w:rsid w:val="00DB5302"/>
    <w:rsid w:val="00DD6B1F"/>
    <w:rsid w:val="00E124F4"/>
    <w:rsid w:val="00E36337"/>
    <w:rsid w:val="00E576CE"/>
    <w:rsid w:val="00EB72AD"/>
    <w:rsid w:val="00EC37A1"/>
    <w:rsid w:val="00EE2508"/>
    <w:rsid w:val="00EF3DC4"/>
    <w:rsid w:val="00F76072"/>
    <w:rsid w:val="00F852F9"/>
    <w:rsid w:val="00F91103"/>
    <w:rsid w:val="00FB001B"/>
    <w:rsid w:val="00FD2BA8"/>
    <w:rsid w:val="00FE0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1</TotalTime>
  <Pages>2</Pages>
  <Words>658</Words>
  <Characters>3752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2</cp:revision>
  <dcterms:created xsi:type="dcterms:W3CDTF">2016-10-17T12:10:00Z</dcterms:created>
  <dcterms:modified xsi:type="dcterms:W3CDTF">2016-10-18T09:21:00Z</dcterms:modified>
</cp:coreProperties>
</file>